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86F3" w14:textId="2BFAD04F" w:rsidR="00BA00AB" w:rsidRDefault="003F30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WITULL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50162F14" w14:textId="31FD2317" w:rsidR="003F30DD" w:rsidRDefault="003F30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737FC86" w14:textId="19DF9259" w:rsidR="003F30DD" w:rsidRDefault="003F30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E28DD" w14:textId="21727988" w:rsidR="003F30DD" w:rsidRDefault="003F30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D28AE" w14:textId="727C370F" w:rsidR="003F30DD" w:rsidRDefault="003F30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Manyngton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Dureford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ECBF1D9" w14:textId="113EC4C6" w:rsidR="003F30DD" w:rsidRDefault="003F30DD" w:rsidP="003F30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Sussex(q.v.).</w:t>
      </w:r>
    </w:p>
    <w:p w14:paraId="4109D9C3" w14:textId="77777777" w:rsidR="003F30DD" w:rsidRDefault="003F30DD" w:rsidP="003F30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1F3F611" w14:textId="77777777" w:rsidR="003F30DD" w:rsidRDefault="003F30DD" w:rsidP="003F3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33B70D" w14:textId="77777777" w:rsidR="003F30DD" w:rsidRDefault="003F30DD" w:rsidP="003F3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25580" w14:textId="300F90EF" w:rsidR="003F30DD" w:rsidRDefault="003F30DD" w:rsidP="003F30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2022</w:t>
      </w:r>
    </w:p>
    <w:p w14:paraId="5CCDCA63" w14:textId="5A76B324" w:rsidR="003F30DD" w:rsidRPr="003F30DD" w:rsidRDefault="003F30DD" w:rsidP="003F3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0E5553" w14:textId="7296D900" w:rsidR="003F30DD" w:rsidRPr="003F30DD" w:rsidRDefault="003F30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F30DD" w:rsidRPr="003F3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6BEA" w14:textId="77777777" w:rsidR="003F30DD" w:rsidRDefault="003F30DD" w:rsidP="009139A6">
      <w:r>
        <w:separator/>
      </w:r>
    </w:p>
  </w:endnote>
  <w:endnote w:type="continuationSeparator" w:id="0">
    <w:p w14:paraId="5F24EDAA" w14:textId="77777777" w:rsidR="003F30DD" w:rsidRDefault="003F30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AA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379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E0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DE2D6" w14:textId="77777777" w:rsidR="003F30DD" w:rsidRDefault="003F30DD" w:rsidP="009139A6">
      <w:r>
        <w:separator/>
      </w:r>
    </w:p>
  </w:footnote>
  <w:footnote w:type="continuationSeparator" w:id="0">
    <w:p w14:paraId="7FFD6ABB" w14:textId="77777777" w:rsidR="003F30DD" w:rsidRDefault="003F30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51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22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7B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0DD"/>
    <w:rsid w:val="000666E0"/>
    <w:rsid w:val="002510B7"/>
    <w:rsid w:val="003F30D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74DCC"/>
  <w15:chartTrackingRefBased/>
  <w15:docId w15:val="{E60C9BCE-A19E-46D0-A33B-5EEF23E59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30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2022-05-20T15:56:00Z</dcterms:created>
  <dcterms:modified xsi:type="dcterms:W3CDTF">2022-05-20T16:03:00Z</dcterms:modified>
</cp:coreProperties>
</file>